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食品生产加工小作坊、食品摊贩登记备案申请指南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受理地点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镇康县南伞镇泰和路96号镇康县政务服务中心市场监督管理局窗口（0883-6632923）、凤尾市场监督管理所窗口（6624315）、勐捧市场监督管理所窗口（6890033）、军赛市场监督管理所窗口（15087800068）。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Chars="0"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办公时间：周一至周五，上午8:30—12:00，下午14:30—18:00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leftChars="0" w:firstLine="0" w:firstLineChars="0"/>
        <w:jc w:val="left"/>
        <w:textAlignment w:val="auto"/>
        <w:outlineLvl w:val="9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申请材料</w:t>
      </w:r>
    </w:p>
    <w:tbl>
      <w:tblPr>
        <w:tblStyle w:val="3"/>
        <w:tblpPr w:leftFromText="180" w:rightFromText="180" w:vertAnchor="text" w:horzAnchor="page" w:tblpX="1837" w:tblpY="459"/>
        <w:tblOverlap w:val="never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6270"/>
        <w:gridCol w:w="1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一、新登记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6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项   目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登记申请书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6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食品小作坊营业执照；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6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负责人身份证明；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6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生产加工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工艺流程图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；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6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产品检验合格证明；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6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生产经营场所使用证明；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6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食品生产加工人员的健康证明；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6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食品安全管理制度。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7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二、延续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6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延续申请书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食品小作坊登记证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87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三、变更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6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变更申请书；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6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食品小作坊登记证；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6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与变更事项有关的证明材料。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原件或复印件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87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四、注销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6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注销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申请书；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6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食品小作坊登记证原件；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7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62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与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注销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事项有关的证明材料。</w:t>
            </w:r>
          </w:p>
        </w:tc>
        <w:tc>
          <w:tcPr>
            <w:tcW w:w="166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原件或复印件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Chars="0"/>
        <w:jc w:val="left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</w:t>
      </w:r>
      <w:r>
        <w:rPr>
          <w:rFonts w:hint="eastAsia"/>
          <w:b/>
          <w:bCs/>
          <w:sz w:val="32"/>
          <w:szCs w:val="32"/>
          <w:lang w:val="en-US" w:eastAsia="zh-CN"/>
        </w:rPr>
        <w:t>食品生产加工小作坊登记材料目录</w:t>
      </w:r>
    </w:p>
    <w:p>
      <w:pPr>
        <w:numPr>
          <w:ilvl w:val="0"/>
          <w:numId w:val="0"/>
        </w:numPr>
        <w:ind w:firstLine="562" w:firstLineChars="200"/>
        <w:jc w:val="center"/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食品摊贩备案材料目录</w:t>
      </w:r>
    </w:p>
    <w:tbl>
      <w:tblPr>
        <w:tblStyle w:val="3"/>
        <w:tblpPr w:leftFromText="180" w:rightFromText="180" w:vertAnchor="text" w:horzAnchor="page" w:tblpX="1867" w:tblpY="241"/>
        <w:tblOverlap w:val="never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6270"/>
        <w:gridCol w:w="1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8700" w:type="dxa"/>
            <w:gridSpan w:val="3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一、新备案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627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项   目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7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6270" w:type="dxa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备案申请书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7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6270" w:type="dxa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负责人身份证明；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7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6270" w:type="dxa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摊位或者经营门店使用证明；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7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6270" w:type="dxa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从业人员的健康证明复印件。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8700" w:type="dxa"/>
            <w:gridSpan w:val="3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二、延续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6270" w:type="dxa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延续申请书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6270" w:type="dxa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食品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摊贩备案卡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700" w:type="dxa"/>
            <w:gridSpan w:val="3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三、变更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7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6270" w:type="dxa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变更申请书；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6270" w:type="dxa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食品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摊贩备案卡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；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6270" w:type="dxa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与变更事项有关的证明材料。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原件或复印件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8700" w:type="dxa"/>
            <w:gridSpan w:val="3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四、注销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7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6270" w:type="dxa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注销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申请书；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7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6270" w:type="dxa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食品小作坊登记证原件；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7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6270" w:type="dxa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与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注销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事项有关的证明材料。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lang w:eastAsia="zh-CN"/>
              </w:rPr>
              <w:t>原件或复印件</w:t>
            </w:r>
          </w:p>
        </w:tc>
      </w:tr>
    </w:tbl>
    <w:p>
      <w:pPr>
        <w:numPr>
          <w:ilvl w:val="0"/>
          <w:numId w:val="0"/>
        </w:numPr>
        <w:ind w:firstLine="480" w:firstLineChars="200"/>
        <w:jc w:val="left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80" w:firstLineChars="200"/>
        <w:jc w:val="left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80" w:firstLineChars="200"/>
        <w:jc w:val="left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80" w:firstLineChars="200"/>
        <w:jc w:val="left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80" w:firstLineChars="200"/>
        <w:jc w:val="left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80" w:firstLineChars="200"/>
        <w:jc w:val="left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80" w:firstLineChars="200"/>
        <w:jc w:val="left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80" w:firstLineChars="200"/>
        <w:jc w:val="left"/>
        <w:rPr>
          <w:rFonts w:hint="eastAsia"/>
          <w:color w:val="auto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numPr>
          <w:ilvl w:val="0"/>
          <w:numId w:val="0"/>
        </w:numPr>
        <w:ind w:firstLine="480" w:firstLineChars="200"/>
        <w:jc w:val="left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spacing w:after="0" w:line="400" w:lineRule="exact"/>
        <w:ind w:right="-20" w:firstLine="2100" w:firstLineChars="100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黑体" w:eastAsia="黑体"/>
          <w:szCs w:val="21"/>
          <w:lang w:eastAsia="zh-CN"/>
        </w:rPr>
        <w:t>图1  食品生产加工小作坊登记、延续办理流程示意图（</w:t>
      </w:r>
      <w:r>
        <w:rPr>
          <w:rFonts w:hint="eastAsia" w:ascii="仿宋_GB2312" w:hAnsi="仿宋_GB2312" w:eastAsia="仿宋_GB2312" w:cs="仿宋_GB2312"/>
          <w:b/>
          <w:bCs/>
          <w:kern w:val="2"/>
          <w:sz w:val="21"/>
          <w:szCs w:val="21"/>
          <w:lang w:val="en-US" w:eastAsia="zh-CN" w:bidi="ar-SA"/>
        </w:rPr>
        <w:t xml:space="preserve">（法定办理时限5个工作日，承诺办理时限2个工作日） </w:t>
      </w:r>
      <w:r>
        <w:rPr>
          <w:rFonts w:hint="eastAsia" w:ascii="黑体" w:eastAsia="黑体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5723890</wp:posOffset>
                </wp:positionH>
                <wp:positionV relativeFrom="paragraph">
                  <wp:posOffset>113665</wp:posOffset>
                </wp:positionV>
                <wp:extent cx="2842895" cy="1756410"/>
                <wp:effectExtent l="6350" t="6350" r="8255" b="889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172200" y="1607820"/>
                          <a:ext cx="2842895" cy="175641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50.7pt;margin-top:8.95pt;height:138.3pt;width:223.85pt;z-index:251704320;v-text-anchor:middle;mso-width-relative:page;mso-height-relative:page;" filled="f" stroked="t" coordsize="21600,21600" arcsize="0.166666666666667" o:gfxdata="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dxR/BNgAAAALAQAADwAAAAAAAAABACAAAAAiAAAAZHJzL2Rvd25yZXYueG1s&#10;UEsBAhQAFAAAAAgAh07iQG9DkVlqAgAAlwQAAA4AAAAAAAAAAQAgAAAAJwEAAGRycy9lMm9Eb2Mu&#10;eG1sUEsFBgAAAAAGAAYAWQEAAAMGAAAAAA=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申请材料：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166370</wp:posOffset>
                </wp:positionV>
                <wp:extent cx="2987040" cy="652780"/>
                <wp:effectExtent l="6350" t="6350" r="16510" b="7620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71900" y="1935480"/>
                          <a:ext cx="2987040" cy="6527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1pt;margin-top:13.1pt;height:51.4pt;width:235.2pt;z-index:251700224;v-text-anchor:middle;mso-width-relative:page;mso-height-relative:page;" filled="f" stroked="t" coordsize="21600,21600" arcsize="0.166666666666667" o:gfxdata="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FEAU93XAAAACgEAAA8AAAAAAAAAAQAgAAAAIgAAAGRycy9kb3ducmV2LnhtbFBL&#10;AQIUABQAAAAIAIdO4kBtuw3yaQIAAJYEAAAOAAAAAAAAAAEAIAAAACYBAABkcnMvZTJvRG9jLnht&#10;bFBLBQYAAAAABgAGAFkBAAABBgAAAAA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/>
          <w:sz w:val="32"/>
          <w:szCs w:val="32"/>
          <w:lang w:val="en-US" w:eastAsia="zh-CN"/>
        </w:rPr>
        <w:t xml:space="preserve">                                                 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 xml:space="preserve">1.营业执照； </w:t>
      </w:r>
      <w:r>
        <w:rPr>
          <w:rFonts w:hint="eastAsia"/>
          <w:sz w:val="32"/>
          <w:szCs w:val="32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tabs>
          <w:tab w:val="center" w:pos="421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outlineLvl w:val="9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182880</wp:posOffset>
                </wp:positionV>
                <wp:extent cx="342900" cy="99060"/>
                <wp:effectExtent l="8890" t="15240" r="10160" b="19050"/>
                <wp:wrapNone/>
                <wp:docPr id="21" name="左箭头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172200" y="2331720"/>
                          <a:ext cx="342900" cy="99060"/>
                        </a:xfrm>
                        <a:prstGeom prst="lef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6" type="#_x0000_t66" style="position:absolute;left:0pt;margin-left:414pt;margin-top:14.4pt;height:7.8pt;width:27pt;z-index:251713536;v-text-anchor:middle;mso-width-relative:page;mso-height-relative:page;" fillcolor="#000000 [3200]" filled="t" stroked="t" coordsize="21600,21600" o:gfxdata="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YLu6C9gAAAAJAQAADwAAAAAAAAABACAAAAAiAAAAZHJzL2Rvd25yZXYueG1sUEsBAhQAFAAAAAgA&#10;h07iQGpUmSpeAgAAugQAAA4AAAAAAAAAAQAgAAAAJwEAAGRycy9lMm9Eb2MueG1sUEsFBgAAAAAG&#10;AAYAWQEAAPcFAAAAAA==&#10;" adj="3119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2"/>
          <w:lang w:val="en-US" w:eastAsia="zh-CN"/>
        </w:rPr>
        <w:t xml:space="preserve">                                  </w:t>
      </w:r>
      <w:r>
        <w:rPr>
          <w:rFonts w:hint="eastAsia"/>
          <w:b/>
          <w:bCs/>
          <w:sz w:val="32"/>
          <w:szCs w:val="32"/>
          <w:lang w:val="en-US" w:eastAsia="zh-CN"/>
        </w:rPr>
        <w:t>申请</w:t>
      </w:r>
      <w:r>
        <w:rPr>
          <w:rFonts w:hint="eastAsia"/>
          <w:b/>
          <w:bCs/>
          <w:sz w:val="32"/>
          <w:szCs w:val="32"/>
          <w:lang w:val="en-US" w:eastAsia="zh-CN"/>
        </w:rPr>
        <w:tab/>
      </w:r>
      <w:r>
        <w:rPr>
          <w:rFonts w:hint="eastAsia"/>
          <w:sz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 xml:space="preserve">2.负责人身份证明；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3600" w:firstLineChars="20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[申办人向所在地市场监管部门提出申请，提交申请材料]                         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3.工艺流程图；</w:t>
      </w:r>
    </w:p>
    <w:p>
      <w:pPr>
        <w:keepNext w:val="0"/>
        <w:keepLines w:val="0"/>
        <w:pageBreakBefore w:val="0"/>
        <w:widowControl w:val="0"/>
        <w:tabs>
          <w:tab w:val="center" w:pos="7039"/>
          <w:tab w:val="left" w:pos="9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lang w:eastAsia="zh-CN"/>
        </w:rPr>
        <w:tab/>
      </w:r>
      <w:r>
        <w:rPr>
          <w:rFonts w:hint="eastAsia"/>
          <w:sz w:val="24"/>
          <w:lang w:val="en-US" w:eastAsia="zh-CN"/>
        </w:rPr>
        <w:t xml:space="preserve">                                                                       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4.产品检验合格证明；</w:t>
      </w:r>
    </w:p>
    <w:p>
      <w:pPr>
        <w:keepNext w:val="0"/>
        <w:keepLines w:val="0"/>
        <w:pageBreakBefore w:val="0"/>
        <w:widowControl w:val="0"/>
        <w:tabs>
          <w:tab w:val="left" w:pos="9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10320" w:firstLineChars="4300"/>
        <w:jc w:val="both"/>
        <w:textAlignment w:val="auto"/>
        <w:outlineLvl w:val="9"/>
        <w:rPr>
          <w:rFonts w:hint="eastAsia" w:eastAsiaTheme="minorEastAsia"/>
          <w:sz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68580</wp:posOffset>
                </wp:positionV>
                <wp:extent cx="144780" cy="899160"/>
                <wp:effectExtent l="15240" t="6350" r="30480" b="8890"/>
                <wp:wrapNone/>
                <wp:docPr id="26" name="下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7800" y="2727960"/>
                          <a:ext cx="144780" cy="899160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88pt;margin-top:5.4pt;height:70.8pt;width:11.4pt;z-index:251701248;v-text-anchor:middle;mso-width-relative:page;mso-height-relative:page;" fillcolor="#000000 [3213]" filled="t" stroked="t" coordsize="21600,21600" o:gfxdata="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kIQaPYAAAACgEAAA8AAAAAAAAAAQAgAAAAIgAAAGRycy9kb3ducmV2LnhtbFBLAQIUABQA&#10;AAAIAIdO4kDf8hTVYgIAALsEAAAOAAAAAAAAAAEAIAAAACcBAABkcnMvZTJvRG9jLnhtbFBLBQYA&#10;AAAABgAGAFkBAAD7BQAAAAA=&#10;" adj="19862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5.生产经营场所使用证明；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                                                                                                </w:t>
      </w:r>
      <w:r>
        <w:rPr>
          <w:rFonts w:hint="eastAsia" w:ascii="仿宋_GB2312" w:hAnsi="仿宋_GB2312" w:eastAsia="仿宋_GB2312" w:cs="仿宋_GB2312"/>
          <w:sz w:val="21"/>
          <w:lang w:val="en-US" w:eastAsia="zh-CN"/>
        </w:rPr>
        <w:t xml:space="preserve"> 6.食品生产加工人员的健康证明；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                                                                                                 </w:t>
      </w:r>
      <w:r>
        <w:rPr>
          <w:rFonts w:hint="eastAsia" w:ascii="仿宋_GB2312" w:hAnsi="仿宋_GB2312" w:eastAsia="仿宋_GB2312" w:cs="仿宋_GB2312"/>
          <w:sz w:val="21"/>
          <w:lang w:val="en-US" w:eastAsia="zh-CN"/>
        </w:rPr>
        <w:t>7.食品安全管理制度。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hint="eastAsia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/>
          <w:sz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133985</wp:posOffset>
                </wp:positionV>
                <wp:extent cx="2286000" cy="576580"/>
                <wp:effectExtent l="6350" t="6350" r="12700" b="7620"/>
                <wp:wrapNone/>
                <wp:docPr id="27" name="圆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086600" y="3817620"/>
                          <a:ext cx="2286000" cy="5765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86pt;margin-top:10.55pt;height:45.4pt;width:180pt;z-index:251709440;v-text-anchor:middle;mso-width-relative:page;mso-height-relative:page;" filled="f" stroked="t" coordsize="21600,21600" arcsize="0.166666666666667" o:gfxdata="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NDKai2AAAAAsBAAAPAAAAAAAAAAEAIAAAACIAAABkcnMvZG93bnJldi54bWxQ&#10;SwECFAAUAAAACACHTuJAqCsAo2kCAACWBAAADgAAAAAAAAABACAAAAAnAQAAZHJzL2Uyb0RvYy54&#10;bWxQSwUGAAAAAAYABgBZAQAAAgYAAAAA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129540</wp:posOffset>
                </wp:positionV>
                <wp:extent cx="1852295" cy="596900"/>
                <wp:effectExtent l="6350" t="6350" r="8255" b="6350"/>
                <wp:wrapNone/>
                <wp:docPr id="28" name="圆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57700" y="3322320"/>
                          <a:ext cx="1852295" cy="5969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4pt;margin-top:10.2pt;height:47pt;width:145.85pt;z-index:251702272;v-text-anchor:middle;mso-width-relative:page;mso-height-relative:page;" filled="f" stroked="t" coordsize="21600,21600" arcsize="0.166666666666667" o:gfxdata="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d5vaTZAAAACgEAAA8AAAAAAAAAAQAgAAAAIgAAAGRycy9kb3ducmV2Lnht&#10;bFBLAQIUABQAAAAIAIdO4kBHzw1/agIAAJYEAAAOAAAAAAAAAAEAIAAAACgBAABkcnMvZTJvRG9j&#10;LnhtbFBLBQYAAAAABgAGAFkBAAAEBgAAAAA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/>
          <w:sz w:val="21"/>
          <w:lang w:val="en-US" w:eastAsia="zh-CN"/>
        </w:rPr>
        <w:t xml:space="preserve">                                                                          </w:t>
      </w:r>
      <w:r>
        <w:rPr>
          <w:rFonts w:hint="eastAsia" w:ascii="仿宋_GB2312" w:hAnsi="仿宋_GB2312" w:eastAsia="仿宋_GB2312" w:cs="仿宋_GB2312"/>
          <w:sz w:val="21"/>
          <w:lang w:val="en-US" w:eastAsia="zh-CN"/>
        </w:rPr>
        <w:t>申请材料不齐全、</w:t>
      </w:r>
    </w:p>
    <w:p>
      <w:pPr>
        <w:keepNext w:val="0"/>
        <w:keepLines w:val="0"/>
        <w:pageBreakBefore w:val="0"/>
        <w:widowControl w:val="0"/>
        <w:tabs>
          <w:tab w:val="left" w:pos="41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210820</wp:posOffset>
                </wp:positionV>
                <wp:extent cx="1165860" cy="76200"/>
                <wp:effectExtent l="6350" t="15240" r="8890" b="22860"/>
                <wp:wrapNone/>
                <wp:docPr id="29" name="右箭头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29300" y="4114800"/>
                          <a:ext cx="1165860" cy="76200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387pt;margin-top:16.6pt;height:6pt;width:91.8pt;z-index:251708416;v-text-anchor:middle;mso-width-relative:page;mso-height-relative:page;" fillcolor="#000000 [3200]" filled="t" stroked="t" coordsize="21600,21600" o:gfxdata="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PbGcm1wAAAAkBAAAPAAAAAAAAAAEAIAAAACIAAABkcnMvZG93bnJldi54bWxQSwECFAAU&#10;AAAACACHTuJA64kNFWQCAAC8BAAADgAAAAAAAAABACAAAAAmAQAAZHJzL2Uyb0RvYy54bWxQSwUG&#10;AAAAAAYABgBZAQAA/AUAAAAA&#10;" adj="20895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12700</wp:posOffset>
                </wp:positionV>
                <wp:extent cx="1464945" cy="487680"/>
                <wp:effectExtent l="6350" t="6350" r="14605" b="20320"/>
                <wp:wrapNone/>
                <wp:docPr id="30" name="圆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1500" y="4015740"/>
                          <a:ext cx="1464945" cy="4876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7.35pt;margin-top:1pt;height:38.4pt;width:115.35pt;z-index:251707392;v-text-anchor:middle;mso-width-relative:page;mso-height-relative:page;" filled="f" stroked="t" coordsize="21600,21600" arcsize="0.166666666666667" o:gfxdata="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baDrg1wAAAAgBAAAPAAAAAAAAAAEAIAAAACIAAABkcnMvZG93bnJldi54bWxQ&#10;SwECFAAUAAAACACHTuJAl/t9BmoCAACVBAAADgAAAAAAAAABACAAAAAmAQAAZHJzL2Uyb0RvYy54&#10;bWxQSwUGAAAAAAYABgBZAQAAAgYAAAAA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210820</wp:posOffset>
                </wp:positionV>
                <wp:extent cx="1478280" cy="85090"/>
                <wp:effectExtent l="8890" t="15240" r="17780" b="33020"/>
                <wp:wrapNone/>
                <wp:docPr id="31" name="左箭头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71700" y="4114800"/>
                          <a:ext cx="1478280" cy="85090"/>
                        </a:xfrm>
                        <a:prstGeom prst="lef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6" type="#_x0000_t66" style="position:absolute;left:0pt;margin-left:108pt;margin-top:16.6pt;height:6.7pt;width:116.4pt;z-index:251706368;v-text-anchor:middle;mso-width-relative:page;mso-height-relative:page;" fillcolor="#000000 [3200]" filled="t" stroked="t" coordsize="21600,21600" o:gfxdata="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qgXbjtgAAAAJAQAADwAAAAAAAAABACAAAAAiAAAAZHJzL2Rvd25yZXYueG1sUEsBAhQAFAAA&#10;AAgAh07iQI/RzddhAgAAuwQAAA4AAAAAAAAAAQAgAAAAJwEAAGRycy9lMm9Eb2MueG1sUEsFBgAA&#10;AAAGAAYAWQEAAPoFAAAAAA==&#10;" adj="621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1"/>
          <w:lang w:val="en-US" w:eastAsia="zh-CN"/>
        </w:rPr>
        <w:t>作出不予受理决定，并</w:t>
      </w:r>
      <w:r>
        <w:rPr>
          <w:rFonts w:hint="eastAsia"/>
          <w:sz w:val="21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1"/>
          <w:lang w:val="en-US" w:eastAsia="zh-CN"/>
        </w:rPr>
        <w:t>不属于本局职权范围的</w:t>
      </w:r>
      <w:r>
        <w:rPr>
          <w:rFonts w:hint="eastAsia"/>
          <w:sz w:val="21"/>
          <w:lang w:val="en-US" w:eastAsia="zh-CN"/>
        </w:rPr>
        <w:t xml:space="preserve">  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审查          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 xml:space="preserve">不符合法定形式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一次性告知申办人补正的全部材料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41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告知向有关单位申请。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 </w:t>
      </w:r>
      <w:r>
        <w:rPr>
          <w:rFonts w:hint="eastAsia"/>
          <w:sz w:val="18"/>
          <w:szCs w:val="18"/>
          <w:lang w:val="en-US" w:eastAsia="zh-CN"/>
        </w:rPr>
        <w:t>（办证窗口人员当场审查申请材料）</w:t>
      </w:r>
      <w:r>
        <w:rPr>
          <w:rFonts w:hint="eastAsia"/>
          <w:sz w:val="32"/>
          <w:szCs w:val="32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200" w:firstLineChars="10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175260</wp:posOffset>
                </wp:positionV>
                <wp:extent cx="114300" cy="482600"/>
                <wp:effectExtent l="15240" t="6350" r="22860" b="25400"/>
                <wp:wrapNone/>
                <wp:docPr id="32" name="下箭头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43100" y="3688080"/>
                          <a:ext cx="114300" cy="482600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88pt;margin-top:13.8pt;height:38pt;width:9pt;z-index:251705344;v-text-anchor:middle;mso-width-relative:page;mso-height-relative:page;" fillcolor="#000000 [3213]" filled="t" stroked="t" coordsize="21600,21600" o:gfxdata="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ERgdk2wAAAAoBAAAPAAAAAAAAAAEAIAAAACIAAABkcnMvZG93bnJldi54bWxQSwECFAAU&#10;AAAACACHTuJA4hyvPWACAAC7BAAADgAAAAAAAAABACAAAAAqAQAAZHJzL2Uyb0RvYy54bWxQSwUG&#10;AAAAAAYABgBZAQAA/AUAAAAA&#10;" adj="19043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200" w:firstLineChars="10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</w:t>
      </w:r>
      <w:r>
        <w:rPr>
          <w:rFonts w:hint="eastAsia"/>
          <w:sz w:val="21"/>
          <w:szCs w:val="21"/>
          <w:lang w:val="en-US" w:eastAsia="zh-CN"/>
        </w:rPr>
        <w:t>申请材料齐全，符合法定形式</w:t>
      </w:r>
      <w:r>
        <w:rPr>
          <w:rFonts w:hint="eastAsia"/>
          <w:sz w:val="32"/>
          <w:szCs w:val="32"/>
          <w:lang w:val="en-US" w:eastAsia="zh-CN"/>
        </w:rPr>
        <w:t xml:space="preserve">    </w:t>
      </w:r>
    </w:p>
    <w:p>
      <w:pPr>
        <w:rPr>
          <w:rFonts w:hint="eastAsia" w:ascii="仿宋_GB2312" w:hAnsi="仿宋_GB2312" w:eastAsia="仿宋_GB2312" w:cs="仿宋_GB2312"/>
          <w:sz w:val="11"/>
          <w:szCs w:val="11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40" w:firstLineChars="1700"/>
        <w:textAlignment w:val="auto"/>
        <w:outlineLvl w:val="9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127000</wp:posOffset>
                </wp:positionV>
                <wp:extent cx="2515870" cy="783590"/>
                <wp:effectExtent l="6350" t="6350" r="11430" b="10160"/>
                <wp:wrapNone/>
                <wp:docPr id="33" name="圆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172200" y="5303520"/>
                          <a:ext cx="2515870" cy="78359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3pt;margin-top:10pt;height:61.7pt;width:198.1pt;z-index:251712512;v-text-anchor:middle;mso-width-relative:page;mso-height-relative:page;" filled="f" stroked="t" coordsize="21600,21600" arcsize="0.166666666666667" o:gfxdata="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YRHQHtgAAAALAQAADwAAAAAAAAABACAAAAAiAAAAZHJzL2Rvd25yZXYueG1s&#10;UEsBAhQAFAAAAAgAh07iQK4AqyBqAgAAlgQAAA4AAAAAAAAAAQAgAAAAJwEAAGRycy9lMm9Eb2Mu&#10;eG1sUEsFBgAAAAAGAAYAWQEAAAMGAAAAAA=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127000</wp:posOffset>
                </wp:positionV>
                <wp:extent cx="1257300" cy="492125"/>
                <wp:effectExtent l="6350" t="6350" r="12700" b="15875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00500" y="5105400"/>
                          <a:ext cx="1257300" cy="492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3pt;margin-top:10pt;height:38.75pt;width:99pt;z-index:251710464;v-text-anchor:middle;mso-width-relative:page;mso-height-relative:page;" filled="f" stroked="t" coordsize="21600,21600" arcsize="0.166666666666667" o:gfxdata="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P30UT9cAAAAJAQAADwAAAAAAAAABACAAAAAiAAAAZHJzL2Rvd25yZXYueG1sUEsBAhQA&#10;FAAAAAgAh07iQEf19BZlAgAAlgQAAA4AAAAAAAAAAQAgAAAAJgEAAGRycy9lMm9Eb2MueG1sUEsF&#10;BgAAAAAGAAYAWQEAAP0FAAAAAA=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7197"/>
          <w:tab w:val="left" w:pos="83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40" w:firstLineChars="1700"/>
        <w:textAlignment w:val="auto"/>
        <w:outlineLvl w:val="9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121920</wp:posOffset>
                </wp:positionV>
                <wp:extent cx="685800" cy="99060"/>
                <wp:effectExtent l="6350" t="15240" r="12700" b="19050"/>
                <wp:wrapNone/>
                <wp:docPr id="35" name="右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72100" y="5402580"/>
                          <a:ext cx="685800" cy="99060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351pt;margin-top:9.6pt;height:7.8pt;width:54pt;z-index:251711488;v-text-anchor:middle;mso-width-relative:page;mso-height-relative:page;" fillcolor="#000000 [3200]" filled="t" stroked="t" coordsize="21600,21600" o:gfxdata="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GzqVGjXAAAACQEAAA8AAAAAAAAAAQAgAAAAIgAAAGRycy9kb3ducmV2LnhtbFBLAQIUABQA&#10;AAAIAIdO4kB32B1fYwIAALsEAAAOAAAAAAAAAAEAIAAAACYBAABkcnMvZTJvRG9jLnhtbFBLBQYA&#10;AAAABgAGAFkBAAD7BQAAAAA=&#10;" adj="20041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受理</w:t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ab/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ab/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 xml:space="preserve">          登记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30" w:firstLineChars="23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  <w:t>（当场决定受理）                   （核发《云南省食品加工小作坊登记证》，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8610" w:firstLineChars="41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  <w:t>签订食品安全责任书）</w:t>
      </w:r>
    </w:p>
    <w:p>
      <w:pPr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5832"/>
        </w:tabs>
        <w:jc w:val="center"/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  <w:t>（食品小作坊登记证有效期为3年。食品小作坊应当在有效期届满30日前向所在地县市场监督管理部门提出延续登记申请。）</w:t>
      </w:r>
    </w:p>
    <w:p>
      <w:pPr>
        <w:spacing w:after="0" w:line="400" w:lineRule="exact"/>
        <w:ind w:right="-20" w:firstLine="2100" w:firstLineChars="10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黑体" w:eastAsia="黑体"/>
          <w:szCs w:val="21"/>
          <w:lang w:eastAsia="zh-CN"/>
        </w:rPr>
        <w:t>图1  食品生产加工小作坊变更、注销办理流程示意图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166370</wp:posOffset>
                </wp:positionV>
                <wp:extent cx="2987040" cy="652780"/>
                <wp:effectExtent l="6350" t="6350" r="16510" b="7620"/>
                <wp:wrapNone/>
                <wp:docPr id="36" name="圆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71900" y="1935480"/>
                          <a:ext cx="2987040" cy="6527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1pt;margin-top:13.1pt;height:51.4pt;width:235.2pt;z-index:251714560;v-text-anchor:middle;mso-width-relative:page;mso-height-relative:page;" filled="f" stroked="t" coordsize="21600,21600" arcsize="0.166666666666667" o:gfxdata="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UQBT3dcAAAAKAQAADwAAAAAAAAABACAAAAAiAAAAZHJzL2Rvd25yZXYueG1sUEsB&#10;AhQAFAAAAAgAh07iQG0Hpc9oAgAAlgQAAA4AAAAAAAAAAQAgAAAAJgEAAGRycy9lMm9Eb2MueG1s&#10;UEsFBgAAAAAGAAYAWQEAAAAGAAAAAA=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/>
          <w:sz w:val="32"/>
          <w:szCs w:val="32"/>
          <w:lang w:val="en-US" w:eastAsia="zh-CN"/>
        </w:rPr>
        <w:t xml:space="preserve">                                                 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tabs>
          <w:tab w:val="center" w:pos="421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outlineLvl w:val="9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                                  </w:t>
      </w:r>
      <w:r>
        <w:rPr>
          <w:rFonts w:hint="eastAsia"/>
          <w:b/>
          <w:bCs/>
          <w:sz w:val="32"/>
          <w:szCs w:val="32"/>
          <w:lang w:val="en-US" w:eastAsia="zh-CN"/>
        </w:rPr>
        <w:t>申请</w:t>
      </w:r>
      <w:r>
        <w:rPr>
          <w:rFonts w:hint="eastAsia"/>
          <w:b/>
          <w:bCs/>
          <w:sz w:val="32"/>
          <w:szCs w:val="32"/>
          <w:lang w:val="en-US" w:eastAsia="zh-CN"/>
        </w:rPr>
        <w:tab/>
      </w:r>
      <w:r>
        <w:rPr>
          <w:rFonts w:hint="eastAsia"/>
          <w:sz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                   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3600" w:firstLineChars="20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[申办人向所在地市场监管部门提出申请，提交申请材料]                       </w:t>
      </w:r>
    </w:p>
    <w:p>
      <w:pPr>
        <w:keepNext w:val="0"/>
        <w:keepLines w:val="0"/>
        <w:pageBreakBefore w:val="0"/>
        <w:widowControl w:val="0"/>
        <w:tabs>
          <w:tab w:val="center" w:pos="7039"/>
          <w:tab w:val="left" w:pos="9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lang w:eastAsia="zh-CN"/>
        </w:rPr>
        <w:tab/>
      </w:r>
      <w:r>
        <w:rPr>
          <w:rFonts w:hint="eastAsia"/>
          <w:sz w:val="24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9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10320" w:firstLineChars="4300"/>
        <w:jc w:val="both"/>
        <w:textAlignment w:val="auto"/>
        <w:outlineLvl w:val="9"/>
        <w:rPr>
          <w:rFonts w:hint="eastAsia" w:eastAsiaTheme="minorEastAsia"/>
          <w:sz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68580</wp:posOffset>
                </wp:positionV>
                <wp:extent cx="191770" cy="1042035"/>
                <wp:effectExtent l="15240" t="6350" r="21590" b="18415"/>
                <wp:wrapNone/>
                <wp:docPr id="37" name="下箭头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7800" y="2727960"/>
                          <a:ext cx="191770" cy="1042035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88pt;margin-top:5.4pt;height:82.05pt;width:15.1pt;z-index:251715584;v-text-anchor:middle;mso-width-relative:page;mso-height-relative:page;" fillcolor="#000000 [3213]" filled="t" stroked="t" coordsize="21600,21600" o:gfxdata="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BYmzCjWAAAACgEAAA8AAAAAAAAAAQAgAAAAIgAAAGRycy9kb3ducmV2LnhtbFBLAQIU&#10;ABQAAAAIAIdO4kD5J3XfZwIAALwEAAAOAAAAAAAAAAEAIAAAACUBAABkcnMvZTJvRG9jLnhtbFBL&#10;BQYAAAAABgAGAFkBAAD+BQAAAAA=&#10;" adj="19613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                                                                                                </w:t>
      </w:r>
      <w:r>
        <w:rPr>
          <w:rFonts w:hint="eastAsia" w:ascii="仿宋_GB2312" w:hAnsi="仿宋_GB2312" w:eastAsia="仿宋_GB2312" w:cs="仿宋_GB2312"/>
          <w:sz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hint="eastAsia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/>
          <w:sz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133985</wp:posOffset>
                </wp:positionV>
                <wp:extent cx="2286000" cy="576580"/>
                <wp:effectExtent l="6350" t="6350" r="12700" b="7620"/>
                <wp:wrapNone/>
                <wp:docPr id="38" name="圆角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086600" y="3817620"/>
                          <a:ext cx="2286000" cy="5765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86pt;margin-top:10.55pt;height:45.4pt;width:180pt;z-index:251723776;v-text-anchor:middle;mso-width-relative:page;mso-height-relative:page;" filled="f" stroked="t" coordsize="21600,21600" arcsize="0.166666666666667" o:gfxdata="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zQymotgAAAALAQAADwAAAAAAAAABACAAAAAiAAAAZHJzL2Rvd25yZXYueG1sUEsB&#10;AhQAFAAAAAgAh07iQFqLLd5nAgAAlgQAAA4AAAAAAAAAAQAgAAAAJwEAAGRycy9lMm9Eb2MueG1s&#10;UEsFBgAAAAAGAAYAWQEAAAAGAAAAAA=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129540</wp:posOffset>
                </wp:positionV>
                <wp:extent cx="1852295" cy="596900"/>
                <wp:effectExtent l="6350" t="6350" r="8255" b="6350"/>
                <wp:wrapNone/>
                <wp:docPr id="39" name="圆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57700" y="3322320"/>
                          <a:ext cx="1852295" cy="5969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4pt;margin-top:10.2pt;height:47pt;width:145.85pt;z-index:251716608;v-text-anchor:middle;mso-width-relative:page;mso-height-relative:page;" filled="f" stroked="t" coordsize="21600,21600" arcsize="0.166666666666667" o:gfxdata="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Z3m9pNkAAAAKAQAADwAAAAAAAAABACAAAAAiAAAAZHJzL2Rvd25yZXYueG1s&#10;UEsBAhQAFAAAAAgAh07iQOl4Jn1pAgAAlgQAAA4AAAAAAAAAAQAgAAAAKAEAAGRycy9lMm9Eb2Mu&#10;eG1sUEsFBgAAAAAGAAYAWQEAAAMGAAAAAA=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/>
          <w:sz w:val="21"/>
          <w:lang w:val="en-US" w:eastAsia="zh-CN"/>
        </w:rPr>
        <w:t xml:space="preserve">                                                                          </w:t>
      </w:r>
      <w:r>
        <w:rPr>
          <w:rFonts w:hint="eastAsia" w:ascii="仿宋_GB2312" w:hAnsi="仿宋_GB2312" w:eastAsia="仿宋_GB2312" w:cs="仿宋_GB2312"/>
          <w:sz w:val="21"/>
          <w:lang w:val="en-US" w:eastAsia="zh-CN"/>
        </w:rPr>
        <w:t>申请材料不齐全、</w:t>
      </w:r>
    </w:p>
    <w:p>
      <w:pPr>
        <w:keepNext w:val="0"/>
        <w:keepLines w:val="0"/>
        <w:pageBreakBefore w:val="0"/>
        <w:widowControl w:val="0"/>
        <w:tabs>
          <w:tab w:val="left" w:pos="41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210820</wp:posOffset>
                </wp:positionV>
                <wp:extent cx="1165860" cy="76200"/>
                <wp:effectExtent l="6350" t="15240" r="8890" b="22860"/>
                <wp:wrapNone/>
                <wp:docPr id="40" name="右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29300" y="4114800"/>
                          <a:ext cx="1165860" cy="76200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387pt;margin-top:16.6pt;height:6pt;width:91.8pt;z-index:251722752;v-text-anchor:middle;mso-width-relative:page;mso-height-relative:page;" fillcolor="#000000 [3200]" filled="t" stroked="t" coordsize="21600,21600" o:gfxdata="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D2xnJtcAAAAJAQAADwAAAAAAAAABACAAAAAiAAAAZHJzL2Rvd25yZXYueG1sUEsBAhQAFAAA&#10;AAgAh07iQNxkiEdiAgAAvAQAAA4AAAAAAAAAAQAgAAAAJgEAAGRycy9lMm9Eb2MueG1sUEsFBgAA&#10;AAAGAAYAWQEAAPoFAAAAAA==&#10;" adj="20895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1"/>
          <w:lang w:val="en-US" w:eastAsia="zh-CN"/>
        </w:rPr>
        <w:t xml:space="preserve">                                            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审查          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 xml:space="preserve">不符合法定形式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一次性告知申办人补正的全部材料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41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/>
          <w:sz w:val="18"/>
          <w:szCs w:val="18"/>
          <w:lang w:val="en-US" w:eastAsia="zh-CN"/>
        </w:rPr>
        <w:t>（办证窗口人员当场审查申请材料）</w:t>
      </w:r>
      <w:r>
        <w:rPr>
          <w:rFonts w:hint="eastAsia"/>
          <w:sz w:val="32"/>
          <w:szCs w:val="32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200" w:firstLineChars="10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175260</wp:posOffset>
                </wp:positionV>
                <wp:extent cx="114300" cy="482600"/>
                <wp:effectExtent l="15240" t="6350" r="22860" b="25400"/>
                <wp:wrapNone/>
                <wp:docPr id="41" name="下箭头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43100" y="3688080"/>
                          <a:ext cx="114300" cy="482600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88pt;margin-top:13.8pt;height:38pt;width:9pt;z-index:251719680;v-text-anchor:middle;mso-width-relative:page;mso-height-relative:page;" fillcolor="#000000 [3213]" filled="t" stroked="t" coordsize="21600,21600" o:gfxdata="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BEYHZNsAAAAKAQAADwAAAAAAAAABACAAAAAiAAAAZHJzL2Rvd25yZXYueG1sUEsBAhQA&#10;FAAAAAgAh07iQAMmkUZhAgAAuwQAAA4AAAAAAAAAAQAgAAAAKgEAAGRycy9lMm9Eb2MueG1sUEsF&#10;BgAAAAAGAAYAWQEAAP0FAAAAAA==&#10;" adj="19043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200" w:firstLineChars="10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</w:t>
      </w:r>
      <w:r>
        <w:rPr>
          <w:rFonts w:hint="eastAsia"/>
          <w:sz w:val="21"/>
          <w:szCs w:val="21"/>
          <w:lang w:val="en-US" w:eastAsia="zh-CN"/>
        </w:rPr>
        <w:t>申请材料齐全，符合法定形式</w:t>
      </w:r>
      <w:r>
        <w:rPr>
          <w:rFonts w:hint="eastAsia"/>
          <w:sz w:val="32"/>
          <w:szCs w:val="32"/>
          <w:lang w:val="en-US" w:eastAsia="zh-CN"/>
        </w:rPr>
        <w:t xml:space="preserve">    </w:t>
      </w:r>
    </w:p>
    <w:p>
      <w:pPr>
        <w:rPr>
          <w:rFonts w:hint="eastAsia" w:ascii="仿宋_GB2312" w:hAnsi="仿宋_GB2312" w:eastAsia="仿宋_GB2312" w:cs="仿宋_GB2312"/>
          <w:sz w:val="11"/>
          <w:szCs w:val="11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40" w:firstLineChars="1700"/>
        <w:textAlignment w:val="auto"/>
        <w:outlineLvl w:val="9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127000</wp:posOffset>
                </wp:positionV>
                <wp:extent cx="1390650" cy="758825"/>
                <wp:effectExtent l="6350" t="6350" r="12700" b="15875"/>
                <wp:wrapNone/>
                <wp:docPr id="42" name="圆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00500" y="5105400"/>
                          <a:ext cx="1390650" cy="7588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2.5pt;margin-top:10pt;height:59.75pt;width:109.5pt;z-index:251724800;v-text-anchor:middle;mso-width-relative:page;mso-height-relative:page;" filled="f" stroked="t" coordsize="21600,21600" arcsize="0.166666666666667" o:gfxdata="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KJ9nOdcAAAAKAQAADwAAAAAAAAABACAAAAAiAAAAZHJzL2Rvd25yZXYueG1sUEsB&#10;AhQAFAAAAAgAh07iQJ1lBeRoAgAAlgQAAA4AAAAAAAAAAQAgAAAAJgEAAGRycy9lMm9Eb2MueG1s&#10;UEsFBgAAAAAGAAYAWQEAAAAGAAAAAA=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127000</wp:posOffset>
                </wp:positionV>
                <wp:extent cx="2515870" cy="1002030"/>
                <wp:effectExtent l="6350" t="6350" r="11430" b="20320"/>
                <wp:wrapNone/>
                <wp:docPr id="43" name="圆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172200" y="5303520"/>
                          <a:ext cx="2515870" cy="100203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3pt;margin-top:10pt;height:78.9pt;width:198.1pt;z-index:251726848;v-text-anchor:middle;mso-width-relative:page;mso-height-relative:page;" filled="f" stroked="t" coordsize="21600,21600" arcsize="0.166666666666667" o:gfxdata="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Lxo6svYAAAACwEAAA8AAAAAAAAAAQAgAAAAIgAAAGRycy9kb3ducmV2Lnht&#10;bFBLAQIUABQAAAAIAIdO4kBX+k3qawIAAJcEAAAOAAAAAAAAAAEAIAAAACcBAABkcnMvZTJvRG9j&#10;LnhtbFBLBQYAAAAABgAGAFkBAAAEBgAAAAA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7197"/>
          <w:tab w:val="left" w:pos="83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40" w:firstLineChars="1700"/>
        <w:textAlignment w:val="auto"/>
        <w:outlineLvl w:val="9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121920</wp:posOffset>
                </wp:positionV>
                <wp:extent cx="685800" cy="99060"/>
                <wp:effectExtent l="6350" t="15240" r="12700" b="19050"/>
                <wp:wrapNone/>
                <wp:docPr id="44" name="右箭头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72100" y="5402580"/>
                          <a:ext cx="685800" cy="99060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351pt;margin-top:9.6pt;height:7.8pt;width:54pt;z-index:251725824;v-text-anchor:middle;mso-width-relative:page;mso-height-relative:page;" fillcolor="#000000 [3200]" filled="t" stroked="t" coordsize="21600,21600" o:gfxdata="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bOpUaNcAAAAJAQAADwAAAAAAAAABACAAAAAiAAAAZHJzL2Rvd25yZXYueG1sUEsBAhQAFAAA&#10;AAgAh07iQFmFYtBiAgAAuwQAAA4AAAAAAAAAAQAgAAAAJgEAAGRycy9lMm9Eb2MueG1sUEsFBgAA&#10;AAAGAAYAWQEAAPoFAAAAAA==&#10;" adj="20041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受理</w:t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ab/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ab/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 xml:space="preserve">             决定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30" w:firstLineChars="23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  <w:t>（当场决定变更、                           （当场进行变更、注销决定）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30" w:firstLineChars="23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  <w:t xml:space="preserve">注销受理）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30" w:firstLineChars="23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30" w:firstLineChars="23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49" w:firstLineChars="23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1"/>
          <w:szCs w:val="21"/>
          <w:lang w:val="en-US" w:eastAsia="zh-CN" w:bidi="ar-SA"/>
        </w:rPr>
        <w:t xml:space="preserve">（法定办理时限5个工作日，承诺办理时限2个工作日） 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  <w:t xml:space="preserve">                        </w:t>
      </w:r>
    </w:p>
    <w:p>
      <w:pPr>
        <w:jc w:val="left"/>
        <w:rPr>
          <w:rFonts w:hint="eastAsia"/>
          <w:sz w:val="32"/>
          <w:szCs w:val="32"/>
          <w:lang w:val="en-US" w:eastAsia="zh-CN"/>
        </w:rPr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</w:p>
    <w:p>
      <w:pPr>
        <w:spacing w:after="0" w:line="400" w:lineRule="exact"/>
        <w:ind w:right="-20"/>
        <w:jc w:val="center"/>
        <w:rPr>
          <w:rFonts w:hint="eastAsia" w:ascii="黑体" w:eastAsia="黑体"/>
          <w:szCs w:val="21"/>
          <w:lang w:eastAsia="zh-CN"/>
        </w:rPr>
      </w:pPr>
      <w:r>
        <w:rPr>
          <w:rFonts w:hint="eastAsia" w:ascii="黑体" w:eastAsia="黑体"/>
          <w:szCs w:val="21"/>
          <w:lang w:eastAsia="zh-CN"/>
        </w:rPr>
        <w:t>图1  食品摊贩备案、延续办理流程示意图</w:t>
      </w:r>
    </w:p>
    <w:p>
      <w:pPr>
        <w:spacing w:after="0" w:line="400" w:lineRule="exact"/>
        <w:ind w:right="-20"/>
        <w:jc w:val="center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5765165</wp:posOffset>
                </wp:positionH>
                <wp:positionV relativeFrom="paragraph">
                  <wp:posOffset>99060</wp:posOffset>
                </wp:positionV>
                <wp:extent cx="2619375" cy="1019175"/>
                <wp:effectExtent l="6350" t="6350" r="22225" b="22225"/>
                <wp:wrapNone/>
                <wp:docPr id="45" name="圆角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736715" y="1526540"/>
                          <a:ext cx="2619375" cy="10191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53.95pt;margin-top:7.8pt;height:80.25pt;width:206.25pt;z-index:251832320;v-text-anchor:middle;mso-width-relative:page;mso-height-relative:page;" filled="f" stroked="t" coordsize="21600,21600" arcsize="0.166666666666667" o:gfxdata="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EWf6Q3ZAAAACwEAAA8AAAAAAAAAAQAgAAAAIgAAAGRycy9kb3ducmV2Lnht&#10;bFBLAQIUABQAAAAIAIdO4kA/NO6AagIAAJcEAAAOAAAAAAAAAAEAIAAAACgBAABkcnMvZTJvRG9j&#10;LnhtbFBLBQYAAAAABgAGAFkBAAAEBgAAAAA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                       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申请材料：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166370</wp:posOffset>
                </wp:positionV>
                <wp:extent cx="2987040" cy="652780"/>
                <wp:effectExtent l="6350" t="6350" r="16510" b="7620"/>
                <wp:wrapNone/>
                <wp:docPr id="74" name="圆角矩形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71900" y="1935480"/>
                          <a:ext cx="2987040" cy="6527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1pt;margin-top:13.1pt;height:51.4pt;width:235.2pt;z-index:251820032;v-text-anchor:middle;mso-width-relative:page;mso-height-relative:page;" filled="f" stroked="t" coordsize="21600,21600" arcsize="0.166666666666667" o:gfxdata="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UQBT3dcAAAAKAQAADwAAAAAAAAABACAAAAAiAAAAZHJzL2Rvd25yZXYueG1sUEsB&#10;AhQAFAAAAAgAh07iQK9lnntoAgAAlgQAAA4AAAAAAAAAAQAgAAAAJgEAAGRycy9lMm9Eb2MueG1s&#10;UEsFBgAAAAAGAAYAWQEAAAAGAAAAAA=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/>
          <w:sz w:val="32"/>
          <w:szCs w:val="32"/>
          <w:lang w:val="en-US" w:eastAsia="zh-CN"/>
        </w:rPr>
        <w:t xml:space="preserve">                                                       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 xml:space="preserve">1.经营者身份证复印件； </w:t>
      </w:r>
      <w:r>
        <w:rPr>
          <w:rFonts w:hint="eastAsia"/>
          <w:sz w:val="32"/>
          <w:szCs w:val="32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tabs>
          <w:tab w:val="center" w:pos="421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outlineLvl w:val="9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182880</wp:posOffset>
                </wp:positionV>
                <wp:extent cx="342900" cy="99060"/>
                <wp:effectExtent l="8890" t="15240" r="10160" b="19050"/>
                <wp:wrapNone/>
                <wp:docPr id="75" name="左箭头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172200" y="2331720"/>
                          <a:ext cx="342900" cy="99060"/>
                        </a:xfrm>
                        <a:prstGeom prst="lef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6" type="#_x0000_t66" style="position:absolute;left:0pt;margin-left:414pt;margin-top:14.4pt;height:7.8pt;width:27pt;z-index:251833344;v-text-anchor:middle;mso-width-relative:page;mso-height-relative:page;" fillcolor="#000000 [3200]" filled="t" stroked="t" coordsize="21600,21600" o:gfxdata="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GC7ugvYAAAACQEAAA8AAAAAAAAAAQAgAAAAIgAAAGRycy9kb3ducmV2LnhtbFBLAQIUABQAAAAI&#10;AIdO4kAflyZ+XwIAALoEAAAOAAAAAAAAAAEAIAAAACcBAABkcnMvZTJvRG9jLnhtbFBLBQYAAAAA&#10;BgAGAFkBAAD4BQAAAAA=&#10;" adj="3119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2"/>
          <w:lang w:val="en-US" w:eastAsia="zh-CN"/>
        </w:rPr>
        <w:t xml:space="preserve">                                  </w:t>
      </w:r>
      <w:r>
        <w:rPr>
          <w:rFonts w:hint="eastAsia"/>
          <w:b/>
          <w:bCs/>
          <w:sz w:val="32"/>
          <w:szCs w:val="32"/>
          <w:lang w:val="en-US" w:eastAsia="zh-CN"/>
        </w:rPr>
        <w:t>申请</w:t>
      </w:r>
      <w:r>
        <w:rPr>
          <w:rFonts w:hint="eastAsia"/>
          <w:b/>
          <w:bCs/>
          <w:sz w:val="32"/>
          <w:szCs w:val="32"/>
          <w:lang w:val="en-US" w:eastAsia="zh-CN"/>
        </w:rPr>
        <w:tab/>
      </w:r>
      <w:r>
        <w:rPr>
          <w:rFonts w:hint="eastAsia"/>
          <w:sz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 xml:space="preserve">2.摊位或者经营门店使用证明；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3600" w:firstLineChars="20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[申办人向所在地市场监管部门提出申请，提交申请材料]                         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3.从业人员健康证明复印件。</w:t>
      </w:r>
    </w:p>
    <w:p>
      <w:pPr>
        <w:keepNext w:val="0"/>
        <w:keepLines w:val="0"/>
        <w:pageBreakBefore w:val="0"/>
        <w:widowControl w:val="0"/>
        <w:tabs>
          <w:tab w:val="center" w:pos="7039"/>
          <w:tab w:val="left" w:pos="9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lang w:eastAsia="zh-CN"/>
        </w:rPr>
        <w:tab/>
      </w:r>
      <w:r>
        <w:rPr>
          <w:rFonts w:hint="eastAsia"/>
          <w:sz w:val="24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9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10320" w:firstLineChars="4300"/>
        <w:jc w:val="both"/>
        <w:textAlignment w:val="auto"/>
        <w:outlineLvl w:val="9"/>
        <w:rPr>
          <w:rFonts w:hint="eastAsia" w:eastAsiaTheme="minorEastAsia"/>
          <w:sz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68580</wp:posOffset>
                </wp:positionV>
                <wp:extent cx="144780" cy="899160"/>
                <wp:effectExtent l="15240" t="6350" r="30480" b="8890"/>
                <wp:wrapNone/>
                <wp:docPr id="76" name="下箭头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7800" y="2727960"/>
                          <a:ext cx="144780" cy="899160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88pt;margin-top:5.4pt;height:70.8pt;width:11.4pt;z-index:251821056;v-text-anchor:middle;mso-width-relative:page;mso-height-relative:page;" fillcolor="#000000 [3213]" filled="t" stroked="t" coordsize="21600,21600" o:gfxdata="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ZCEGj2AAAAAoBAAAPAAAAAAAAAAEAIAAAACIAAABkcnMvZG93bnJldi54bWxQSwECFAAU&#10;AAAACACHTuJAcAHcxmMCAAC7BAAADgAAAAAAAAABACAAAAAnAQAAZHJzL2Uyb0RvYy54bWxQSwUG&#10;AAAAAAYABgBZAQAA/AUAAAAA&#10;" adj="19862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hint="eastAsia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/>
          <w:sz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129540</wp:posOffset>
                </wp:positionV>
                <wp:extent cx="1852295" cy="596900"/>
                <wp:effectExtent l="6350" t="6350" r="8255" b="6350"/>
                <wp:wrapNone/>
                <wp:docPr id="78" name="圆角矩形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57700" y="3322320"/>
                          <a:ext cx="1852295" cy="5969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4pt;margin-top:10.2pt;height:47pt;width:145.85pt;z-index:251822080;v-text-anchor:middle;mso-width-relative:page;mso-height-relative:page;" filled="f" stroked="t" coordsize="21600,21600" arcsize="0.166666666666667" o:gfxdata="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d5vaTZAAAACgEAAA8AAAAAAAAAAQAgAAAAIgAAAGRycy9kb3ducmV2Lnht&#10;bFBLAQIUABQAAAAIAIdO4kAWxFeXagIAAJYEAAAOAAAAAAAAAAEAIAAAACgBAABkcnMvZTJvRG9j&#10;LnhtbFBLBQYAAAAABgAGAFkBAAAEBgAAAAA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/>
          <w:sz w:val="21"/>
          <w:lang w:val="en-US" w:eastAsia="zh-CN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41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lang w:val="en-US" w:eastAsia="zh-CN"/>
        </w:rPr>
        <w:t xml:space="preserve">                    </w:t>
      </w:r>
      <w:r>
        <w:rPr>
          <w:rFonts w:hint="eastAsia"/>
          <w:sz w:val="21"/>
          <w:lang w:val="en-US" w:eastAsia="zh-CN"/>
        </w:rPr>
        <w:t xml:space="preserve">                        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审查          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41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/>
          <w:sz w:val="18"/>
          <w:szCs w:val="18"/>
          <w:lang w:val="en-US" w:eastAsia="zh-CN"/>
        </w:rPr>
        <w:t>（办证窗口人员当场审查申请材料）</w:t>
      </w:r>
      <w:r>
        <w:rPr>
          <w:rFonts w:hint="eastAsia"/>
          <w:sz w:val="32"/>
          <w:szCs w:val="32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200" w:firstLineChars="10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175260</wp:posOffset>
                </wp:positionV>
                <wp:extent cx="114300" cy="482600"/>
                <wp:effectExtent l="15240" t="6350" r="22860" b="25400"/>
                <wp:wrapNone/>
                <wp:docPr id="82" name="下箭头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43100" y="3688080"/>
                          <a:ext cx="114300" cy="482600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88pt;margin-top:13.8pt;height:38pt;width:9pt;z-index:251825152;v-text-anchor:middle;mso-width-relative:page;mso-height-relative:page;" fillcolor="#000000 [3213]" filled="t" stroked="t" coordsize="21600,21600" o:gfxdata="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BEYHZNsAAAAKAQAADwAAAAAAAAABACAAAAAiAAAAZHJzL2Rvd25yZXYueG1sUEsBAhQA&#10;FAAAAAgAh07iQJ80qR9hAgAAuwQAAA4AAAAAAAAAAQAgAAAAKgEAAGRycy9lMm9Eb2MueG1sUEsF&#10;BgAAAAAGAAYAWQEAAP0FAAAAAA==&#10;" adj="19043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200" w:firstLineChars="10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</w:t>
      </w:r>
    </w:p>
    <w:p>
      <w:pPr>
        <w:rPr>
          <w:rFonts w:hint="eastAsia" w:ascii="仿宋_GB2312" w:hAnsi="仿宋_GB2312" w:eastAsia="仿宋_GB2312" w:cs="仿宋_GB2312"/>
          <w:sz w:val="11"/>
          <w:szCs w:val="11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40" w:firstLineChars="1700"/>
        <w:textAlignment w:val="auto"/>
        <w:outlineLvl w:val="9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127000</wp:posOffset>
                </wp:positionV>
                <wp:extent cx="2169160" cy="783590"/>
                <wp:effectExtent l="6350" t="6350" r="15240" b="10160"/>
                <wp:wrapNone/>
                <wp:docPr id="83" name="圆角矩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172200" y="5303520"/>
                          <a:ext cx="2169160" cy="78359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3pt;margin-top:10pt;height:61.7pt;width:170.8pt;z-index:251832320;v-text-anchor:middle;mso-width-relative:page;mso-height-relative:page;" filled="f" stroked="t" coordsize="21600,21600" arcsize="0.166666666666667" o:gfxdata="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svWz9tgAAAALAQAADwAAAAAAAAABACAAAAAiAAAAZHJzL2Rvd25yZXYueG1s&#10;UEsBAhQAFAAAAAgAh07iQGehXpBqAgAAlgQAAA4AAAAAAAAAAQAgAAAAJwEAAGRycy9lMm9Eb2Mu&#10;eG1sUEsFBgAAAAAGAAYAWQEAAAMGAAAAAA=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127000</wp:posOffset>
                </wp:positionV>
                <wp:extent cx="1257300" cy="492125"/>
                <wp:effectExtent l="6350" t="6350" r="12700" b="15875"/>
                <wp:wrapNone/>
                <wp:docPr id="84" name="圆角矩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00500" y="5105400"/>
                          <a:ext cx="1257300" cy="492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3pt;margin-top:10pt;height:38.75pt;width:99pt;z-index:251830272;v-text-anchor:middle;mso-width-relative:page;mso-height-relative:page;" filled="f" stroked="t" coordsize="21600,21600" arcsize="0.166666666666667" o:gfxdata="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/fRRP1wAAAAkBAAAPAAAAAAAAAAEAIAAAACIAAABkcnMvZG93bnJldi54bWxQSwECFAAU&#10;AAAACACHTuJA3uUMnGQCAACWBAAADgAAAAAAAAABACAAAAAmAQAAZHJzL2Uyb0RvYy54bWxQSwUG&#10;AAAAAAYABgBZAQAA/AUAAAAA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7197"/>
          <w:tab w:val="left" w:pos="83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760" w:firstLineChars="1800"/>
        <w:textAlignment w:val="auto"/>
        <w:outlineLvl w:val="9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121920</wp:posOffset>
                </wp:positionV>
                <wp:extent cx="685800" cy="99060"/>
                <wp:effectExtent l="6350" t="15240" r="12700" b="19050"/>
                <wp:wrapNone/>
                <wp:docPr id="85" name="右箭头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72100" y="5402580"/>
                          <a:ext cx="685800" cy="99060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351pt;margin-top:9.6pt;height:7.8pt;width:54pt;z-index:251831296;v-text-anchor:middle;mso-width-relative:page;mso-height-relative:page;" fillcolor="#000000 [3200]" filled="t" stroked="t" coordsize="21600,21600" o:gfxdata="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s6lRo1wAAAAkBAAAPAAAAAAAAAAEAIAAAACIAAABkcnMvZG93bnJldi54bWxQSwECFAAUAAAA&#10;CACHTuJACvAbfWECAAC7BAAADgAAAAAAAAABACAAAAAmAQAAZHJzL2Uyb0RvYy54bWxQSwUGAAAA&#10;AAYABgBZAQAA+QUAAAAA&#10;" adj="20041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受理</w:t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ab/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ab/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 xml:space="preserve">         备案登记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040" w:firstLineChars="24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  <w:t>（当场决定受理）                   （核发《云南省食品摊贩备案卡》，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8610" w:firstLineChars="41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  <w:t>签订食品安全责任书）</w:t>
      </w:r>
    </w:p>
    <w:p>
      <w:pPr>
        <w:tabs>
          <w:tab w:val="left" w:pos="5832"/>
        </w:tabs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5832"/>
        </w:tabs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5832"/>
        </w:tabs>
        <w:jc w:val="both"/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  <w:sectPr>
          <w:pgSz w:w="16838" w:h="11906" w:orient="landscape"/>
          <w:pgMar w:top="1803" w:right="1440" w:bottom="1134" w:left="1440" w:header="851" w:footer="992" w:gutter="0"/>
          <w:cols w:space="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  <w:t xml:space="preserve">                               （食品摊贩备案卡有效期为2年。食品摊贩应在有效期届满之前，及时办理延续手续。）</w:t>
      </w:r>
    </w:p>
    <w:p>
      <w:pPr>
        <w:spacing w:after="0" w:line="400" w:lineRule="exact"/>
        <w:ind w:right="-20"/>
        <w:jc w:val="center"/>
        <w:rPr>
          <w:rFonts w:hint="eastAsia" w:ascii="黑体" w:eastAsia="黑体"/>
          <w:szCs w:val="21"/>
          <w:lang w:eastAsia="zh-CN"/>
        </w:rPr>
      </w:pPr>
      <w:r>
        <w:rPr>
          <w:rFonts w:hint="eastAsia" w:ascii="黑体" w:eastAsia="黑体"/>
          <w:szCs w:val="21"/>
          <w:lang w:eastAsia="zh-CN"/>
        </w:rPr>
        <w:t>图1  食品摊贩变更、注销办理流程示意图</w:t>
      </w:r>
    </w:p>
    <w:p>
      <w:pPr>
        <w:spacing w:after="0" w:line="400" w:lineRule="exact"/>
        <w:ind w:right="-20"/>
        <w:jc w:val="center"/>
        <w:rPr>
          <w:rFonts w:hint="eastAsia" w:ascii="黑体" w:eastAsia="黑体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>
                <wp:simplePos x="0" y="0"/>
                <wp:positionH relativeFrom="column">
                  <wp:posOffset>5765165</wp:posOffset>
                </wp:positionH>
                <wp:positionV relativeFrom="paragraph">
                  <wp:posOffset>99060</wp:posOffset>
                </wp:positionV>
                <wp:extent cx="3324225" cy="1181100"/>
                <wp:effectExtent l="6350" t="6350" r="22225" b="12700"/>
                <wp:wrapNone/>
                <wp:docPr id="46" name="圆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736715" y="1526540"/>
                          <a:ext cx="3324225" cy="11811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53.95pt;margin-top:7.8pt;height:93pt;width:261.75pt;z-index:251938816;v-text-anchor:middle;mso-width-relative:page;mso-height-relative:page;" filled="f" stroked="t" coordsize="21600,21600" arcsize="0.166666666666667" o:gfxdata="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eOdyB2QAAAAsBAAAPAAAAAAAAAAEAIAAAACIAAABkcnMvZG93bnJldi54&#10;bWxQSwECFAAUAAAACACHTuJAID0am2sCAACXBAAADgAAAAAAAAABACAAAAAoAQAAZHJzL2Uyb0Rv&#10;Yy54bWxQSwUGAAAAAAYABgBZAQAABQYAAAAA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                        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申请材料：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166370</wp:posOffset>
                </wp:positionV>
                <wp:extent cx="2987040" cy="652780"/>
                <wp:effectExtent l="6350" t="6350" r="16510" b="7620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71900" y="1935480"/>
                          <a:ext cx="2987040" cy="6527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1pt;margin-top:13.1pt;height:51.4pt;width:235.2pt;z-index:251926528;v-text-anchor:middle;mso-width-relative:page;mso-height-relative:page;" filled="f" stroked="t" coordsize="21600,21600" arcsize="0.166666666666667" o:gfxdata="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UQBT3dcAAAAKAQAADwAAAAAAAAABACAAAAAiAAAAZHJzL2Rvd25yZXYueG1sUEsB&#10;AhQAFAAAAAgAh07iQF294n1oAgAAlgQAAA4AAAAAAAAAAQAgAAAAJgEAAGRycy9lMm9Eb2MueG1s&#10;UEsFBgAAAAAGAAYAWQEAAAAGAAAAAA=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/>
          <w:sz w:val="32"/>
          <w:szCs w:val="32"/>
          <w:lang w:val="en-US" w:eastAsia="zh-CN"/>
        </w:rPr>
        <w:t xml:space="preserve">                                          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 xml:space="preserve">1.变更、注销申请卡； </w:t>
      </w:r>
      <w:r>
        <w:rPr>
          <w:rFonts w:hint="eastAsia"/>
          <w:sz w:val="32"/>
          <w:szCs w:val="32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tabs>
          <w:tab w:val="center" w:pos="421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outlineLvl w:val="9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182880</wp:posOffset>
                </wp:positionV>
                <wp:extent cx="342900" cy="99060"/>
                <wp:effectExtent l="8890" t="15240" r="10160" b="19050"/>
                <wp:wrapNone/>
                <wp:docPr id="48" name="左箭头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172200" y="2331720"/>
                          <a:ext cx="342900" cy="99060"/>
                        </a:xfrm>
                        <a:prstGeom prst="lef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6" type="#_x0000_t66" style="position:absolute;left:0pt;margin-left:414pt;margin-top:14.4pt;height:7.8pt;width:27pt;z-index:251939840;v-text-anchor:middle;mso-width-relative:page;mso-height-relative:page;" fillcolor="#000000 [3200]" filled="t" stroked="t" coordsize="21600,21600" o:gfxdata="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YLu6C9gAAAAJAQAADwAAAAAAAAABACAAAAAiAAAAZHJzL2Rvd25yZXYueG1sUEsBAhQAFAAAAAgA&#10;h07iQOrHG51eAgAAugQAAA4AAAAAAAAAAQAgAAAAJwEAAGRycy9lMm9Eb2MueG1sUEsFBgAAAAAG&#10;AAYAWQEAAPcFAAAAAA==&#10;" adj="3119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2"/>
          <w:lang w:val="en-US" w:eastAsia="zh-CN"/>
        </w:rPr>
        <w:t xml:space="preserve">                                  </w:t>
      </w:r>
      <w:r>
        <w:rPr>
          <w:rFonts w:hint="eastAsia"/>
          <w:b/>
          <w:bCs/>
          <w:sz w:val="32"/>
          <w:szCs w:val="32"/>
          <w:lang w:val="en-US" w:eastAsia="zh-CN"/>
        </w:rPr>
        <w:t>申请</w:t>
      </w:r>
      <w:r>
        <w:rPr>
          <w:rFonts w:hint="eastAsia"/>
          <w:b/>
          <w:bCs/>
          <w:sz w:val="32"/>
          <w:szCs w:val="32"/>
          <w:lang w:val="en-US" w:eastAsia="zh-CN"/>
        </w:rPr>
        <w:tab/>
      </w:r>
      <w:r>
        <w:rPr>
          <w:rFonts w:hint="eastAsia"/>
          <w:sz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 xml:space="preserve">2.食品摊贩备案卡；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9690" w:leftChars="1700" w:hanging="6120" w:hangingChars="34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[申办人向所在地市场监管部门提出申请，提交申请材料]              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3.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与变更、注销食品生产许可事项有关的其材料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center" w:pos="7039"/>
          <w:tab w:val="left" w:pos="9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lang w:eastAsia="zh-CN"/>
        </w:rPr>
        <w:tab/>
      </w:r>
      <w:r>
        <w:rPr>
          <w:rFonts w:hint="eastAsia"/>
          <w:sz w:val="24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92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10320" w:firstLineChars="4300"/>
        <w:jc w:val="both"/>
        <w:textAlignment w:val="auto"/>
        <w:outlineLvl w:val="9"/>
        <w:rPr>
          <w:rFonts w:hint="eastAsia" w:eastAsiaTheme="minorEastAsia"/>
          <w:sz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68580</wp:posOffset>
                </wp:positionV>
                <wp:extent cx="144780" cy="899160"/>
                <wp:effectExtent l="15240" t="6350" r="30480" b="8890"/>
                <wp:wrapNone/>
                <wp:docPr id="49" name="下箭头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57800" y="2727960"/>
                          <a:ext cx="144780" cy="899160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88pt;margin-top:5.4pt;height:70.8pt;width:11.4pt;z-index:251927552;v-text-anchor:middle;mso-width-relative:page;mso-height-relative:page;" fillcolor="#000000 [3213]" filled="t" stroked="t" coordsize="21600,21600" o:gfxdata="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kIQaPYAAAACgEAAA8AAAAAAAAAAQAgAAAAIgAAAGRycy9kb3ducmV2LnhtbFBLAQIUABQA&#10;AAAIAIdO4kB8Xan/YgIAALsEAAAOAAAAAAAAAAEAIAAAACcBAABkcnMvZTJvRG9jLnhtbFBLBQYA&#10;AAAABgAGAFkBAAD7BQAAAAA=&#10;" adj="19862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9"/>
        <w:rPr>
          <w:rFonts w:hint="eastAsia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/>
          <w:sz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129540</wp:posOffset>
                </wp:positionV>
                <wp:extent cx="1852295" cy="596900"/>
                <wp:effectExtent l="6350" t="6350" r="8255" b="635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57700" y="3322320"/>
                          <a:ext cx="1852295" cy="5969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4pt;margin-top:10.2pt;height:47pt;width:145.85pt;z-index:251928576;v-text-anchor:middle;mso-width-relative:page;mso-height-relative:page;" filled="f" stroked="t" coordsize="21600,21600" arcsize="0.166666666666667" o:gfxdata="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d5vaTZAAAACgEAAA8AAAAAAAAAAQAgAAAAIgAAAGRycy9kb3ducmV2Lnht&#10;bFBLAQIUABQAAAAIAIdO4kCFac+NagIAAJYEAAAOAAAAAAAAAAEAIAAAACgBAABkcnMvZTJvRG9j&#10;LnhtbFBLBQYAAAAABgAGAFkBAAAEBgAAAAA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/>
          <w:sz w:val="21"/>
          <w:lang w:val="en-US" w:eastAsia="zh-CN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41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lang w:val="en-US" w:eastAsia="zh-CN"/>
        </w:rPr>
        <w:t xml:space="preserve">                    </w:t>
      </w:r>
      <w:r>
        <w:rPr>
          <w:rFonts w:hint="eastAsia"/>
          <w:sz w:val="21"/>
          <w:lang w:val="en-US" w:eastAsia="zh-CN"/>
        </w:rPr>
        <w:t xml:space="preserve">                        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审查          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41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/>
          <w:sz w:val="18"/>
          <w:szCs w:val="18"/>
          <w:lang w:val="en-US" w:eastAsia="zh-CN"/>
        </w:rPr>
        <w:t>（办证窗口人员当场审查申请材料）</w:t>
      </w:r>
      <w:r>
        <w:rPr>
          <w:rFonts w:hint="eastAsia"/>
          <w:sz w:val="32"/>
          <w:szCs w:val="32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200" w:firstLineChars="10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175260</wp:posOffset>
                </wp:positionV>
                <wp:extent cx="114300" cy="482600"/>
                <wp:effectExtent l="15240" t="6350" r="22860" b="25400"/>
                <wp:wrapNone/>
                <wp:docPr id="51" name="下箭头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43100" y="3688080"/>
                          <a:ext cx="114300" cy="482600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88pt;margin-top:13.8pt;height:38pt;width:9pt;z-index:251931648;v-text-anchor:middle;mso-width-relative:page;mso-height-relative:page;" fillcolor="#000000 [3213]" filled="t" stroked="t" coordsize="21600,21600" o:gfxdata="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BEYHZNsAAAAKAQAADwAAAAAAAAABACAAAAAiAAAAZHJzL2Rvd25yZXYueG1sUEsBAhQA&#10;FAAAAAgAh07iQCDpBkNhAgAAuwQAAA4AAAAAAAAAAQAgAAAAKgEAAGRycy9lMm9Eb2MueG1sUEsF&#10;BgAAAAAGAAYAWQEAAP0FAAAAAA==&#10;" adj="19043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200" w:firstLineChars="10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</w:t>
      </w:r>
    </w:p>
    <w:p>
      <w:pPr>
        <w:rPr>
          <w:rFonts w:hint="eastAsia" w:ascii="仿宋_GB2312" w:hAnsi="仿宋_GB2312" w:eastAsia="仿宋_GB2312" w:cs="仿宋_GB2312"/>
          <w:sz w:val="11"/>
          <w:szCs w:val="11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40" w:firstLineChars="1700"/>
        <w:textAlignment w:val="auto"/>
        <w:outlineLvl w:val="9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127000</wp:posOffset>
                </wp:positionV>
                <wp:extent cx="2169160" cy="783590"/>
                <wp:effectExtent l="6350" t="6350" r="15240" b="10160"/>
                <wp:wrapNone/>
                <wp:docPr id="52" name="圆角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172200" y="5303520"/>
                          <a:ext cx="2169160" cy="78359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3pt;margin-top:10pt;height:61.7pt;width:170.8pt;z-index:251938816;v-text-anchor:middle;mso-width-relative:page;mso-height-relative:page;" filled="f" stroked="t" coordsize="21600,21600" arcsize="0.166666666666667" o:gfxdata="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svWz9tgAAAALAQAADwAAAAAAAAABACAAAAAiAAAAZHJzL2Rvd25yZXYueG1s&#10;UEsBAhQAFAAAAAgAh07iQLQL3ClqAgAAlgQAAA4AAAAAAAAAAQAgAAAAJwEAAGRycy9lMm9Eb2Mu&#10;eG1sUEsFBgAAAAAGAAYAWQEAAAMGAAAAAA=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127000</wp:posOffset>
                </wp:positionV>
                <wp:extent cx="1257300" cy="492125"/>
                <wp:effectExtent l="6350" t="6350" r="12700" b="15875"/>
                <wp:wrapNone/>
                <wp:docPr id="53" name="圆角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00500" y="5105400"/>
                          <a:ext cx="1257300" cy="492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43pt;margin-top:10pt;height:38.75pt;width:99pt;z-index:251936768;v-text-anchor:middle;mso-width-relative:page;mso-height-relative:page;" filled="f" stroked="t" coordsize="21600,21600" arcsize="0.166666666666667" o:gfxdata="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P30UT9cAAAAJAQAADwAAAAAAAAABACAAAAAiAAAAZHJzL2Rvd25yZXYueG1sUEsBAhQA&#10;FAAAAAgAh07iQHfzG5llAgAAlgQAAA4AAAAAAAAAAQAgAAAAJgEAAGRycy9lMm9Eb2MueG1sUEsF&#10;BgAAAAAGAAYAWQEAAP0FAAAAAA=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tabs>
          <w:tab w:val="left" w:pos="7197"/>
          <w:tab w:val="left" w:pos="83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760" w:firstLineChars="1800"/>
        <w:textAlignment w:val="auto"/>
        <w:outlineLvl w:val="9"/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121920</wp:posOffset>
                </wp:positionV>
                <wp:extent cx="685800" cy="99060"/>
                <wp:effectExtent l="6350" t="15240" r="12700" b="19050"/>
                <wp:wrapNone/>
                <wp:docPr id="54" name="右箭头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72100" y="5402580"/>
                          <a:ext cx="685800" cy="99060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351pt;margin-top:9.6pt;height:7.8pt;width:54pt;z-index:251937792;v-text-anchor:middle;mso-width-relative:page;mso-height-relative:page;" fillcolor="#000000 [3200]" filled="t" stroked="t" coordsize="21600,21600" o:gfxdata="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Bs6lRo1wAAAAkBAAAPAAAAAAAAAAEAIAAAACIAAABkcnMvZG93bnJldi54bWxQSwECFAAUAAAA&#10;CACHTuJAekr11WECAAC7BAAADgAAAAAAAAABACAAAAAmAQAAZHJzL2Uyb0RvYy54bWxQSwUGAAAA&#10;AAYABgBZAQAA+QUAAAAA&#10;" adj="20041,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>受理</w:t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ab/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ab/>
      </w:r>
      <w:r>
        <w:rPr>
          <w:rFonts w:hint="eastAsia" w:cstheme="minorBidi"/>
          <w:b/>
          <w:bCs/>
          <w:kern w:val="2"/>
          <w:sz w:val="32"/>
          <w:szCs w:val="32"/>
          <w:lang w:val="en-US" w:eastAsia="zh-CN" w:bidi="ar-SA"/>
        </w:rPr>
        <w:t xml:space="preserve">         决定</w:t>
      </w:r>
    </w:p>
    <w:p>
      <w:pPr>
        <w:keepNext w:val="0"/>
        <w:keepLines w:val="0"/>
        <w:pageBreakBefore w:val="0"/>
        <w:widowControl w:val="0"/>
        <w:tabs>
          <w:tab w:val="left" w:pos="7197"/>
          <w:tab w:val="left" w:pos="830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5460" w:firstLineChars="2600"/>
        <w:textAlignment w:val="auto"/>
        <w:outlineLvl w:val="9"/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1"/>
          <w:szCs w:val="21"/>
          <w:lang w:val="en-US" w:eastAsia="zh-CN" w:bidi="ar-SA"/>
        </w:rPr>
        <w:t xml:space="preserve">（当场受理）                          （当场决定变更、注销）               </w:t>
      </w:r>
      <w:bookmarkStart w:id="0" w:name="_GoBack"/>
      <w:bookmarkEnd w:id="0"/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254EE8"/>
    <w:multiLevelType w:val="singleLevel"/>
    <w:tmpl w:val="9F254EE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A3A23"/>
    <w:rsid w:val="0DC77107"/>
    <w:rsid w:val="1C9C00A9"/>
    <w:rsid w:val="2A5D7D6D"/>
    <w:rsid w:val="36CA3A23"/>
    <w:rsid w:val="5CD54887"/>
    <w:rsid w:val="6D535020"/>
    <w:rsid w:val="734F5BB3"/>
    <w:rsid w:val="73894CC0"/>
    <w:rsid w:val="74B6492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2018-07-17T00:55:00Z</dcterms:created>
  <dc:creator>€小米粥~~</dc:creator>
  <cp:lastModifiedBy>Administrator</cp:lastModifiedBy>
  <dcterms:modified xsi:type="dcterms:W3CDTF">2018-10-08T03:27:11Z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